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B2262" w14:textId="46FDCE4F" w:rsidR="00114920" w:rsidRPr="008B75D9" w:rsidRDefault="00A5629E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8B75D9">
        <w:rPr>
          <w:rFonts w:ascii="Arial" w:eastAsia="Times New Roman" w:hAnsi="Arial" w:cs="Arial"/>
          <w:bCs/>
          <w:szCs w:val="20"/>
          <w:lang w:val="pl-PL" w:eastAsia="pl-PL"/>
        </w:rPr>
        <w:t>Załącznik nr 2</w:t>
      </w:r>
      <w:r w:rsidR="00C76DC0" w:rsidRPr="008B75D9">
        <w:rPr>
          <w:rFonts w:ascii="Arial" w:eastAsia="Times New Roman" w:hAnsi="Arial" w:cs="Arial"/>
          <w:bCs/>
          <w:szCs w:val="20"/>
          <w:lang w:val="pl-PL" w:eastAsia="pl-PL"/>
        </w:rPr>
        <w:t>.2</w:t>
      </w:r>
      <w:r w:rsidR="00AE030B" w:rsidRPr="008B75D9">
        <w:rPr>
          <w:rFonts w:ascii="Arial" w:eastAsia="Times New Roman" w:hAnsi="Arial" w:cs="Arial"/>
          <w:bCs/>
          <w:szCs w:val="20"/>
          <w:lang w:val="pl-PL" w:eastAsia="pl-PL"/>
        </w:rPr>
        <w:t>.</w:t>
      </w:r>
      <w:r w:rsidR="00114920" w:rsidRPr="008B75D9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BF3E3F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E030B" w:rsidRPr="00BF3E3F" w14:paraId="385FE44D" w14:textId="77777777" w:rsidTr="00D60B94">
        <w:tc>
          <w:tcPr>
            <w:tcW w:w="9062" w:type="dxa"/>
          </w:tcPr>
          <w:p w14:paraId="352A2665" w14:textId="77777777" w:rsidR="00AE030B" w:rsidRPr="00BF3E3F" w:rsidRDefault="00AE030B" w:rsidP="00AE030B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4"/>
                <w:u w:val="single"/>
                <w:lang w:val="pl-PL" w:eastAsia="pl-PL"/>
              </w:rPr>
            </w:pPr>
          </w:p>
          <w:p w14:paraId="402D4BAF" w14:textId="317373B1" w:rsidR="00D60B94" w:rsidRPr="00BF3E3F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BF3E3F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4F613187" w14:textId="0814F14C" w:rsidR="00D60B94" w:rsidRPr="00BF3E3F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iniejsze oświadczenie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4E70F5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4E70F5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D0FBA0C" w:rsidR="00AE030B" w:rsidRPr="00BF3E3F" w:rsidRDefault="00AE030B" w:rsidP="00AE030B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val="pl-PL" w:eastAsia="pl-PL"/>
              </w:rPr>
            </w:pPr>
          </w:p>
        </w:tc>
      </w:tr>
    </w:tbl>
    <w:p w14:paraId="4B6B7D9E" w14:textId="11405AB8" w:rsidR="00D60B94" w:rsidRPr="00BF3E3F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44F305C0" w14:textId="69071DD3" w:rsidR="00045861" w:rsidRPr="00BF3E3F" w:rsidRDefault="00D60B94" w:rsidP="00045861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BF3E3F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BF3E3F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BF3E3F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77777777" w:rsidR="00045861" w:rsidRPr="00BF3E3F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BF3E3F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1CAF50BE" w:rsidR="00045861" w:rsidRPr="00BF3E3F" w:rsidRDefault="008B3113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BF3E3F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BF3E3F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BF3E3F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BF3E3F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BF3E3F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5CF789A0" w:rsidR="00045861" w:rsidRPr="00BF3E3F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BF3E3F">
        <w:rPr>
          <w:rFonts w:ascii="Arial" w:eastAsia="Times New Roman" w:hAnsi="Arial" w:cs="Arial"/>
          <w:i/>
          <w:lang w:val="pl-PL" w:eastAsia="pl-PL"/>
        </w:rPr>
        <w:t>(imię, n</w:t>
      </w:r>
      <w:r w:rsidR="00EC4CE2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BF3E3F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BF3E3F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6586CDDC" w:rsidR="00106061" w:rsidRPr="00BF3E3F" w:rsidRDefault="00D60B94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BF3E3F">
        <w:rPr>
          <w:rFonts w:ascii="Arial" w:eastAsia="Times New Roman" w:hAnsi="Arial" w:cs="Arial"/>
          <w:b/>
          <w:u w:val="single"/>
          <w:lang w:val="pl-PL" w:eastAsia="pl-PL"/>
        </w:rPr>
        <w:t>Oświadczenie W</w:t>
      </w:r>
      <w:r w:rsidR="00106061" w:rsidRPr="00BF3E3F">
        <w:rPr>
          <w:rFonts w:ascii="Arial" w:eastAsia="Times New Roman" w:hAnsi="Arial" w:cs="Arial"/>
          <w:b/>
          <w:u w:val="single"/>
          <w:lang w:val="pl-PL" w:eastAsia="pl-PL"/>
        </w:rPr>
        <w:t xml:space="preserve">ykonawcy </w:t>
      </w:r>
    </w:p>
    <w:p w14:paraId="07AC5C97" w14:textId="77777777" w:rsidR="00D60B94" w:rsidRPr="00BF3E3F" w:rsidRDefault="00106061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 xml:space="preserve">składane na podstawie art. 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>125 ust. 1 ustawy z dnia 11</w:t>
      </w:r>
      <w:r w:rsidRPr="00BF3E3F">
        <w:rPr>
          <w:rFonts w:ascii="Arial" w:eastAsia="Times New Roman" w:hAnsi="Arial" w:cs="Arial"/>
          <w:b/>
          <w:lang w:val="pl-PL" w:eastAsia="pl-PL"/>
        </w:rPr>
        <w:t xml:space="preserve"> 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>września 2019</w:t>
      </w:r>
      <w:r w:rsidRPr="00BF3E3F">
        <w:rPr>
          <w:rFonts w:ascii="Arial" w:eastAsia="Times New Roman" w:hAnsi="Arial" w:cs="Arial"/>
          <w:b/>
          <w:lang w:val="pl-PL" w:eastAsia="pl-PL"/>
        </w:rPr>
        <w:t xml:space="preserve"> r.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 xml:space="preserve"> </w:t>
      </w:r>
    </w:p>
    <w:p w14:paraId="60612D9A" w14:textId="6F33B5F8" w:rsidR="00106061" w:rsidRPr="00BF3E3F" w:rsidRDefault="00D60B94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 xml:space="preserve">– </w:t>
      </w:r>
      <w:r w:rsidR="00106061" w:rsidRPr="00BF3E3F">
        <w:rPr>
          <w:rFonts w:ascii="Arial" w:eastAsia="Times New Roman" w:hAnsi="Arial" w:cs="Arial"/>
          <w:b/>
          <w:lang w:val="pl-PL" w:eastAsia="pl-PL"/>
        </w:rPr>
        <w:t xml:space="preserve"> Prawo zamówień pub</w:t>
      </w:r>
      <w:r w:rsidRPr="00BF3E3F">
        <w:rPr>
          <w:rFonts w:ascii="Arial" w:eastAsia="Times New Roman" w:hAnsi="Arial" w:cs="Arial"/>
          <w:b/>
          <w:lang w:val="pl-PL" w:eastAsia="pl-PL"/>
        </w:rPr>
        <w:t>licznych (dalej jako: ustawa PZP</w:t>
      </w:r>
      <w:r w:rsidR="00106061" w:rsidRPr="00BF3E3F">
        <w:rPr>
          <w:rFonts w:ascii="Arial" w:eastAsia="Times New Roman" w:hAnsi="Arial" w:cs="Arial"/>
          <w:b/>
          <w:lang w:val="pl-PL" w:eastAsia="pl-PL"/>
        </w:rPr>
        <w:t xml:space="preserve">), </w:t>
      </w:r>
    </w:p>
    <w:p w14:paraId="5DF1BEF1" w14:textId="77777777" w:rsidR="00C76DC0" w:rsidRPr="00BF3E3F" w:rsidRDefault="00C76DC0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BF3E3F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4E1B8E74" w14:textId="77777777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42D0A858" w14:textId="15AD6E55" w:rsidR="00C83742" w:rsidRPr="0088047B" w:rsidRDefault="00C83742" w:rsidP="00C83742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8047B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</w:t>
      </w:r>
      <w:r w:rsidR="004000F8">
        <w:rPr>
          <w:rFonts w:ascii="Arial" w:eastAsia="Times New Roman" w:hAnsi="Arial" w:cs="Arial"/>
          <w:lang w:val="pl-PL" w:eastAsia="pl-PL"/>
        </w:rPr>
        <w:t>o zamówień publicznych na robotę budowlaną</w:t>
      </w:r>
      <w:r w:rsidRPr="0088047B">
        <w:rPr>
          <w:rFonts w:ascii="Arial" w:eastAsia="Times New Roman" w:hAnsi="Arial" w:cs="Arial"/>
          <w:lang w:val="pl-PL" w:eastAsia="pl-PL"/>
        </w:rPr>
        <w:t xml:space="preserve"> </w:t>
      </w:r>
      <w:r w:rsidR="008B3113">
        <w:rPr>
          <w:rFonts w:ascii="Arial" w:eastAsia="Times New Roman" w:hAnsi="Arial" w:cs="Arial"/>
          <w:lang w:val="pl-PL" w:eastAsia="pl-PL"/>
        </w:rPr>
        <w:t>pn.: „</w:t>
      </w:r>
      <w:r w:rsidR="00F070E8">
        <w:rPr>
          <w:rFonts w:ascii="Arial" w:eastAsia="Times New Roman" w:hAnsi="Arial" w:cs="Arial"/>
          <w:lang w:val="pl-PL" w:eastAsia="pl-PL"/>
        </w:rPr>
        <w:t xml:space="preserve">Przebudowa dróg powiatowych polegająca na przebudowie chodników z przejściami dla pieszych </w:t>
      </w:r>
      <w:r w:rsidRPr="0088047B">
        <w:rPr>
          <w:rFonts w:ascii="Arial" w:eastAsia="Times New Roman" w:hAnsi="Arial" w:cs="Arial"/>
          <w:lang w:val="pl-PL" w:eastAsia="pl-PL"/>
        </w:rPr>
        <w:t>”</w:t>
      </w:r>
      <w:r w:rsidR="003A499A">
        <w:rPr>
          <w:rFonts w:ascii="Arial" w:eastAsia="Times New Roman" w:hAnsi="Arial" w:cs="Arial"/>
          <w:lang w:val="pl-PL" w:eastAsia="pl-PL"/>
        </w:rPr>
        <w:t xml:space="preserve"> – Część ____</w:t>
      </w:r>
    </w:p>
    <w:p w14:paraId="39BF2D8C" w14:textId="77777777" w:rsidR="00AE030B" w:rsidRPr="00BF3E3F" w:rsidRDefault="00AE030B" w:rsidP="006F13BF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5F173775" w14:textId="77777777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oświadczam, co następuje:</w:t>
      </w:r>
    </w:p>
    <w:p w14:paraId="537EECC6" w14:textId="432536AA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0CF4085B" w14:textId="77777777" w:rsidR="00C76DC0" w:rsidRPr="00BF3E3F" w:rsidRDefault="00C76DC0" w:rsidP="00C76DC0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BF3E3F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08F149DA" w14:textId="77777777" w:rsidR="00C76DC0" w:rsidRPr="00BF3E3F" w:rsidRDefault="00C76DC0" w:rsidP="00C76DC0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2BAAEBEA" w14:textId="32C94D2F" w:rsidR="00C76DC0" w:rsidRPr="00BF3E3F" w:rsidRDefault="00C76DC0" w:rsidP="00C76DC0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108 ust</w:t>
      </w:r>
      <w:r w:rsidR="00AB107D">
        <w:rPr>
          <w:rFonts w:ascii="Arial" w:eastAsia="Times New Roman" w:hAnsi="Arial" w:cs="Arial"/>
          <w:szCs w:val="20"/>
          <w:lang w:val="pl-PL" w:eastAsia="pl-PL"/>
        </w:rPr>
        <w:t>.</w:t>
      </w: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 1 pkt 1 – 6  ustawy PZP.</w:t>
      </w:r>
    </w:p>
    <w:p w14:paraId="572940EE" w14:textId="5DA7B120" w:rsidR="00C76DC0" w:rsidRPr="00BF3E3F" w:rsidRDefault="00C76DC0" w:rsidP="00C76DC0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109 ust. 1 pkt 2 lit. b i c, 3, 4, 5, 7, 8, 9, 10 ustawy PZP.</w:t>
      </w:r>
    </w:p>
    <w:p w14:paraId="64ACCAE4" w14:textId="77777777" w:rsidR="00C76DC0" w:rsidRPr="00BF3E3F" w:rsidRDefault="00C76DC0" w:rsidP="00C76DC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</w:p>
    <w:p w14:paraId="53F08443" w14:textId="3433EA6B" w:rsidR="00C76DC0" w:rsidRPr="00BF3E3F" w:rsidRDefault="00C76DC0" w:rsidP="00C76DC0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PZP </w:t>
      </w:r>
      <w:r w:rsidRPr="00BF3E3F">
        <w:rPr>
          <w:rFonts w:ascii="Arial" w:eastAsia="Times New Roman" w:hAnsi="Arial" w:cs="Arial"/>
          <w:i/>
          <w:szCs w:val="20"/>
          <w:lang w:val="pl-PL" w:eastAsia="pl-PL"/>
        </w:rPr>
        <w:t>(podać mającą zastosowanie podstawę wykluczenia spośród wymienionych w art. 108 ust. 1 pkt 1, 2 i 5 lub art. 109 ust. 1 pkt</w:t>
      </w:r>
      <w:r w:rsidR="00DE4D3A"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2 lit. b i c, 3,</w:t>
      </w:r>
      <w:r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4, 5,</w:t>
      </w:r>
      <w:r w:rsidR="00DE4D3A"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7,</w:t>
      </w:r>
      <w:r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8, 9 i 10 ustawy PZP).</w:t>
      </w: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 Jednocześnie oświadczam, że w </w:t>
      </w:r>
      <w:r w:rsidR="00DE4D3A" w:rsidRPr="00BF3E3F">
        <w:rPr>
          <w:rFonts w:ascii="Arial" w:eastAsia="Times New Roman" w:hAnsi="Arial" w:cs="Arial"/>
          <w:szCs w:val="20"/>
          <w:lang w:val="pl-PL" w:eastAsia="pl-PL"/>
        </w:rPr>
        <w:t>związku z ww. okolicznością, na </w:t>
      </w:r>
      <w:r w:rsidRPr="00BF3E3F">
        <w:rPr>
          <w:rFonts w:ascii="Arial" w:eastAsia="Times New Roman" w:hAnsi="Arial" w:cs="Arial"/>
          <w:szCs w:val="20"/>
          <w:lang w:val="pl-PL" w:eastAsia="pl-PL"/>
        </w:rPr>
        <w:t>podstawie art. 110 ust. 2 ustawy PZP podjąłem następujące środki naprawcze:</w:t>
      </w:r>
    </w:p>
    <w:p w14:paraId="4D0EECB5" w14:textId="02F71EF6" w:rsidR="00C76DC0" w:rsidRPr="00BF3E3F" w:rsidRDefault="00C76DC0" w:rsidP="00C76DC0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>…………………………………………</w:t>
      </w:r>
      <w:r w:rsidR="00DE4D3A" w:rsidRPr="00BF3E3F">
        <w:rPr>
          <w:rFonts w:ascii="Arial" w:eastAsia="Times New Roman" w:hAnsi="Arial" w:cs="Arial"/>
          <w:szCs w:val="20"/>
          <w:lang w:val="pl-PL" w:eastAsia="pl-PL"/>
        </w:rPr>
        <w:t>……………………………………………....………………....</w:t>
      </w:r>
    </w:p>
    <w:p w14:paraId="509BCAF2" w14:textId="79833687" w:rsidR="00C76DC0" w:rsidRDefault="00C76DC0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39CFC697" w14:textId="77777777" w:rsidR="002234EC" w:rsidRDefault="002234EC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03C59509" w14:textId="5A9F09D9" w:rsidR="00C76DC0" w:rsidRPr="00DE4D3A" w:rsidRDefault="00DE4D3A" w:rsidP="00DE4D3A">
      <w:pPr>
        <w:shd w:val="clear" w:color="auto" w:fill="D9D9D9" w:themeFill="background1" w:themeFillShade="D9"/>
        <w:spacing w:after="0" w:line="240" w:lineRule="auto"/>
        <w:ind w:left="284" w:hanging="284"/>
        <w:jc w:val="both"/>
        <w:rPr>
          <w:rFonts w:ascii="Arial" w:eastAsia="Calibri" w:hAnsi="Arial" w:cs="Arial"/>
          <w:b/>
          <w:szCs w:val="26"/>
          <w:lang w:val="pl-PL"/>
        </w:rPr>
      </w:pPr>
      <w:r w:rsidRPr="00DE4D3A">
        <w:rPr>
          <w:rFonts w:ascii="Arial" w:eastAsia="Calibri" w:hAnsi="Arial" w:cs="Arial"/>
          <w:b/>
          <w:szCs w:val="26"/>
          <w:lang w:val="pl-PL"/>
        </w:rPr>
        <w:lastRenderedPageBreak/>
        <w:t>*</w:t>
      </w:r>
      <w:r w:rsidR="00FC17F4">
        <w:rPr>
          <w:rFonts w:ascii="Arial" w:eastAsia="Calibri" w:hAnsi="Arial" w:cs="Arial"/>
          <w:b/>
          <w:szCs w:val="26"/>
          <w:lang w:val="pl-PL"/>
        </w:rPr>
        <w:t xml:space="preserve"> </w:t>
      </w:r>
      <w:r w:rsidR="00FC17F4">
        <w:rPr>
          <w:rFonts w:ascii="Arial" w:eastAsia="Calibri" w:hAnsi="Arial" w:cs="Arial"/>
          <w:b/>
          <w:szCs w:val="26"/>
          <w:lang w:val="pl-PL"/>
        </w:rPr>
        <w:tab/>
      </w:r>
      <w:r w:rsidR="00C76DC0" w:rsidRPr="00DE4D3A">
        <w:rPr>
          <w:rFonts w:ascii="Arial" w:eastAsia="Calibri" w:hAnsi="Arial" w:cs="Arial"/>
          <w:b/>
          <w:szCs w:val="26"/>
          <w:lang w:val="pl-PL"/>
        </w:rPr>
        <w:t>OŚWIADCZENIE DOTYCZĄCE PODWYKO</w:t>
      </w:r>
      <w:r w:rsidR="00FC17F4">
        <w:rPr>
          <w:rFonts w:ascii="Arial" w:eastAsia="Calibri" w:hAnsi="Arial" w:cs="Arial"/>
          <w:b/>
          <w:szCs w:val="26"/>
          <w:lang w:val="pl-PL"/>
        </w:rPr>
        <w:t>NAWCY NIEBĘDĄCEGO PODMIOTEM, NA </w:t>
      </w:r>
      <w:r w:rsidR="00C76DC0" w:rsidRPr="00DE4D3A">
        <w:rPr>
          <w:rFonts w:ascii="Arial" w:eastAsia="Calibri" w:hAnsi="Arial" w:cs="Arial"/>
          <w:b/>
          <w:szCs w:val="26"/>
          <w:lang w:val="pl-PL"/>
        </w:rPr>
        <w:t>KTÓREGO ZASOBY POWOŁUJE SIĘ WYKONAWCA:</w:t>
      </w:r>
    </w:p>
    <w:p w14:paraId="4DF33C0E" w14:textId="77777777" w:rsidR="00C76DC0" w:rsidRPr="00EF008E" w:rsidRDefault="00C76DC0" w:rsidP="00C76DC0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  <w:lang w:val="pl-PL"/>
        </w:rPr>
      </w:pPr>
    </w:p>
    <w:p w14:paraId="49AC63C0" w14:textId="31CB3203" w:rsidR="0044069E" w:rsidRDefault="00C76DC0" w:rsidP="00CF11DE">
      <w:pPr>
        <w:spacing w:after="0" w:line="276" w:lineRule="auto"/>
        <w:jc w:val="both"/>
        <w:rPr>
          <w:rFonts w:ascii="Arial" w:eastAsia="Calibri" w:hAnsi="Arial" w:cs="Arial"/>
          <w:lang w:val="pl-PL"/>
        </w:rPr>
      </w:pPr>
      <w:r w:rsidRPr="00DE4D3A">
        <w:rPr>
          <w:rFonts w:ascii="Arial" w:eastAsia="Calibri" w:hAnsi="Arial" w:cs="Arial"/>
          <w:lang w:val="pl-PL"/>
        </w:rPr>
        <w:t>Oświadczam, że w stosunku do następującego/ych podmiotu/tów,</w:t>
      </w:r>
      <w:r w:rsidR="00DE4D3A">
        <w:rPr>
          <w:rFonts w:ascii="Arial" w:eastAsia="Calibri" w:hAnsi="Arial" w:cs="Arial"/>
          <w:lang w:val="pl-PL"/>
        </w:rPr>
        <w:t xml:space="preserve"> będącego/ych podwykonawcą/ami: .......</w:t>
      </w:r>
      <w:r w:rsidRPr="00DE4D3A">
        <w:rPr>
          <w:rFonts w:ascii="Arial" w:eastAsia="Calibri" w:hAnsi="Arial" w:cs="Arial"/>
          <w:lang w:val="pl-PL"/>
        </w:rPr>
        <w:t xml:space="preserve">……………………………………………………………………..….…… </w:t>
      </w:r>
      <w:r w:rsidR="008B3113">
        <w:rPr>
          <w:rFonts w:ascii="Arial" w:eastAsia="Calibri" w:hAnsi="Arial" w:cs="Arial"/>
          <w:i/>
          <w:lang w:val="pl-PL"/>
        </w:rPr>
        <w:t xml:space="preserve">(podać pełną nazwę/firmę, </w:t>
      </w:r>
      <w:r w:rsidRPr="00DE4D3A">
        <w:rPr>
          <w:rFonts w:ascii="Arial" w:eastAsia="Calibri" w:hAnsi="Arial" w:cs="Arial"/>
          <w:i/>
          <w:lang w:val="pl-PL"/>
        </w:rPr>
        <w:t>s</w:t>
      </w:r>
      <w:r w:rsidR="008B3113">
        <w:rPr>
          <w:rFonts w:ascii="Arial" w:eastAsia="Calibri" w:hAnsi="Arial" w:cs="Arial"/>
          <w:i/>
          <w:lang w:val="pl-PL"/>
        </w:rPr>
        <w:t>iedzibę</w:t>
      </w:r>
      <w:r w:rsidRPr="00DE4D3A">
        <w:rPr>
          <w:rFonts w:ascii="Arial" w:eastAsia="Calibri" w:hAnsi="Arial" w:cs="Arial"/>
          <w:i/>
          <w:lang w:val="pl-PL"/>
        </w:rPr>
        <w:t>, a także w zależności od podmiotu: NIP/PESEL, KRS/CEiDG)</w:t>
      </w:r>
      <w:r w:rsidRPr="00DE4D3A">
        <w:rPr>
          <w:rFonts w:ascii="Arial" w:eastAsia="Calibri" w:hAnsi="Arial" w:cs="Arial"/>
          <w:lang w:val="pl-PL"/>
        </w:rPr>
        <w:t xml:space="preserve">, nie zachodzą podstawy wykluczenia z postępowania o udzielenie zamówienia </w:t>
      </w:r>
      <w:r w:rsidRPr="00DE4D3A">
        <w:rPr>
          <w:rFonts w:ascii="Arial" w:eastAsia="Times New Roman" w:hAnsi="Arial" w:cs="Arial"/>
          <w:lang w:val="pl-PL" w:eastAsia="pl-PL"/>
        </w:rPr>
        <w:t xml:space="preserve">na podstawie art. 108 ust 1 pkt 1 – 6 oraz </w:t>
      </w:r>
      <w:r w:rsidR="00DE4D3A">
        <w:rPr>
          <w:rFonts w:ascii="Arial" w:eastAsia="Times New Roman" w:hAnsi="Arial" w:cs="Arial"/>
          <w:lang w:val="pl-PL" w:eastAsia="pl-PL"/>
        </w:rPr>
        <w:t>art. 109 ust. 1 pkt</w:t>
      </w:r>
      <w:r w:rsidR="00DE4D3A" w:rsidRPr="00DE4D3A">
        <w:rPr>
          <w:rFonts w:ascii="Arial" w:eastAsia="Times New Roman" w:hAnsi="Arial" w:cs="Arial"/>
          <w:lang w:val="pl-PL" w:eastAsia="pl-PL"/>
        </w:rPr>
        <w:t xml:space="preserve"> 2 lit. b i c, 3, 4, 5, 7, 8, 9, 10 ustawy PZP.</w:t>
      </w:r>
    </w:p>
    <w:p w14:paraId="5B4A7C8C" w14:textId="77777777" w:rsidR="0044069E" w:rsidRPr="0044069E" w:rsidRDefault="0044069E" w:rsidP="00CF11DE">
      <w:pPr>
        <w:spacing w:after="0" w:line="276" w:lineRule="auto"/>
        <w:jc w:val="both"/>
        <w:rPr>
          <w:rFonts w:ascii="Arial" w:eastAsia="Calibri" w:hAnsi="Arial" w:cs="Arial"/>
          <w:lang w:val="pl-PL"/>
        </w:rPr>
      </w:pPr>
    </w:p>
    <w:p w14:paraId="57071DFA" w14:textId="77777777" w:rsidR="0044069E" w:rsidRPr="0044069E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44069E">
        <w:rPr>
          <w:rFonts w:ascii="Arial" w:eastAsia="Times New Roman" w:hAnsi="Arial" w:cs="Arial"/>
          <w:b/>
          <w:u w:val="single"/>
          <w:lang w:val="pl-PL" w:eastAsia="pl-PL"/>
        </w:rPr>
        <w:t xml:space="preserve">Oświadczenie Wykonawcy </w:t>
      </w:r>
    </w:p>
    <w:p w14:paraId="1ADFCFD5" w14:textId="77777777" w:rsidR="00D55F60" w:rsidRPr="00D55F60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44069E">
        <w:rPr>
          <w:rFonts w:ascii="Arial" w:eastAsia="Times New Roman" w:hAnsi="Arial" w:cs="Arial"/>
          <w:b/>
          <w:lang w:val="pl-PL" w:eastAsia="pl-PL"/>
        </w:rPr>
        <w:t>składane w związku z art. 7 ust. 1 ustawy z dnia 13 kwietnia 2022 r.</w:t>
      </w:r>
      <w:r>
        <w:rPr>
          <w:rFonts w:ascii="Arial" w:eastAsia="Times New Roman" w:hAnsi="Arial" w:cs="Arial"/>
          <w:b/>
          <w:lang w:val="pl-PL" w:eastAsia="pl-PL"/>
        </w:rPr>
        <w:t xml:space="preserve"> o szczególnych rozwiązaniach </w:t>
      </w:r>
      <w:r w:rsidRPr="00D55F60">
        <w:rPr>
          <w:rFonts w:ascii="Arial" w:eastAsia="Times New Roman" w:hAnsi="Arial" w:cs="Arial"/>
          <w:b/>
          <w:lang w:val="pl-PL" w:eastAsia="pl-PL"/>
        </w:rPr>
        <w:t xml:space="preserve">w zakresie przeciwdziałania wspieraniu agresji na Ukrainę </w:t>
      </w:r>
    </w:p>
    <w:p w14:paraId="09ED6B12" w14:textId="77777777" w:rsidR="00D55F60" w:rsidRPr="00D55F60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 xml:space="preserve">oraz służących ochronie bezpieczeństwa narodowego (dalej jako: </w:t>
      </w:r>
      <w:r w:rsidR="00D55F60" w:rsidRPr="00D55F60">
        <w:rPr>
          <w:rFonts w:ascii="Arial" w:eastAsia="Times New Roman" w:hAnsi="Arial" w:cs="Arial"/>
          <w:b/>
          <w:lang w:val="pl-PL" w:eastAsia="pl-PL"/>
        </w:rPr>
        <w:t xml:space="preserve">ustawa </w:t>
      </w:r>
    </w:p>
    <w:p w14:paraId="2D8B0BB6" w14:textId="6F362168" w:rsidR="0044069E" w:rsidRPr="00D55F60" w:rsidRDefault="00D55F60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>o szczególnych rozwiązaniach)</w:t>
      </w:r>
      <w:r w:rsidR="0044069E" w:rsidRPr="00D55F60">
        <w:rPr>
          <w:rFonts w:ascii="Arial" w:eastAsia="Times New Roman" w:hAnsi="Arial" w:cs="Arial"/>
          <w:b/>
          <w:lang w:val="pl-PL" w:eastAsia="pl-PL"/>
        </w:rPr>
        <w:t xml:space="preserve">, </w:t>
      </w:r>
    </w:p>
    <w:p w14:paraId="4A4D216E" w14:textId="77777777" w:rsidR="0044069E" w:rsidRPr="00196385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196385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0C084A69" w14:textId="77777777" w:rsidR="0044069E" w:rsidRPr="00196385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4169AB8F" w14:textId="311EC260" w:rsidR="004E5B42" w:rsidRPr="0088047B" w:rsidRDefault="004E5B42" w:rsidP="004E5B42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8047B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</w:t>
      </w:r>
      <w:r>
        <w:rPr>
          <w:rFonts w:ascii="Arial" w:eastAsia="Times New Roman" w:hAnsi="Arial" w:cs="Arial"/>
          <w:lang w:val="pl-PL" w:eastAsia="pl-PL"/>
        </w:rPr>
        <w:t>o zamówień publicznych na robotę budowlaną</w:t>
      </w:r>
      <w:r w:rsidRPr="0088047B">
        <w:rPr>
          <w:rFonts w:ascii="Arial" w:eastAsia="Times New Roman" w:hAnsi="Arial" w:cs="Arial"/>
          <w:lang w:val="pl-PL" w:eastAsia="pl-PL"/>
        </w:rPr>
        <w:t xml:space="preserve"> </w:t>
      </w:r>
      <w:r>
        <w:rPr>
          <w:rFonts w:ascii="Arial" w:eastAsia="Times New Roman" w:hAnsi="Arial" w:cs="Arial"/>
          <w:lang w:val="pl-PL" w:eastAsia="pl-PL"/>
        </w:rPr>
        <w:t>pn.: „</w:t>
      </w:r>
      <w:r w:rsidR="00F070E8">
        <w:rPr>
          <w:rFonts w:ascii="Arial" w:eastAsia="Times New Roman" w:hAnsi="Arial" w:cs="Arial"/>
          <w:lang w:val="pl-PL" w:eastAsia="pl-PL"/>
        </w:rPr>
        <w:t>Przebudowa dróg powiatowych polegająca na przebudowie chodników z przejściami dla pieszych</w:t>
      </w:r>
      <w:r w:rsidRPr="0088047B">
        <w:rPr>
          <w:rFonts w:ascii="Arial" w:eastAsia="Times New Roman" w:hAnsi="Arial" w:cs="Arial"/>
          <w:lang w:val="pl-PL" w:eastAsia="pl-PL"/>
        </w:rPr>
        <w:t>”</w:t>
      </w:r>
      <w:r>
        <w:rPr>
          <w:rFonts w:ascii="Arial" w:eastAsia="Times New Roman" w:hAnsi="Arial" w:cs="Arial"/>
          <w:lang w:val="pl-PL" w:eastAsia="pl-PL"/>
        </w:rPr>
        <w:t xml:space="preserve"> – Część ____</w:t>
      </w:r>
    </w:p>
    <w:p w14:paraId="76A39513" w14:textId="77777777" w:rsidR="0044069E" w:rsidRPr="00196385" w:rsidRDefault="0044069E" w:rsidP="0044069E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7C9AEAE4" w14:textId="77777777" w:rsidR="0044069E" w:rsidRPr="00196385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196385">
        <w:rPr>
          <w:rFonts w:ascii="Arial" w:eastAsia="Times New Roman" w:hAnsi="Arial" w:cs="Arial"/>
          <w:lang w:val="pl-PL" w:eastAsia="pl-PL"/>
        </w:rPr>
        <w:t>oświadczam, co następuje:</w:t>
      </w:r>
    </w:p>
    <w:p w14:paraId="5E3229BB" w14:textId="77777777" w:rsidR="0044069E" w:rsidRPr="00AB107D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4577E358" w14:textId="77777777" w:rsidR="0044069E" w:rsidRPr="00AB107D" w:rsidRDefault="0044069E" w:rsidP="0044069E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AB107D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23597CD7" w14:textId="77777777" w:rsidR="0044069E" w:rsidRPr="00B44987" w:rsidRDefault="0044069E" w:rsidP="0044069E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3B16FDBA" w14:textId="401555C3" w:rsidR="0044069E" w:rsidRPr="00B44987" w:rsidRDefault="0044069E" w:rsidP="00AB107D">
      <w:pPr>
        <w:spacing w:after="0" w:line="276" w:lineRule="auto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44987">
        <w:rPr>
          <w:rFonts w:ascii="Arial" w:eastAsia="Times New Roman" w:hAnsi="Arial" w:cs="Arial"/>
          <w:szCs w:val="20"/>
          <w:lang w:val="pl-PL" w:eastAsia="pl-PL"/>
        </w:rPr>
        <w:t>Oświadczam, że nie podlegam wykluczeniu z po</w:t>
      </w:r>
      <w:r w:rsidR="00AB107D" w:rsidRPr="00B44987">
        <w:rPr>
          <w:rFonts w:ascii="Arial" w:eastAsia="Times New Roman" w:hAnsi="Arial" w:cs="Arial"/>
          <w:szCs w:val="20"/>
          <w:lang w:val="pl-PL" w:eastAsia="pl-PL"/>
        </w:rPr>
        <w:t>stępowania na podstawie art. 7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ust</w:t>
      </w:r>
      <w:r w:rsidR="00AB107D" w:rsidRPr="00B44987">
        <w:rPr>
          <w:rFonts w:ascii="Arial" w:eastAsia="Times New Roman" w:hAnsi="Arial" w:cs="Arial"/>
          <w:szCs w:val="20"/>
          <w:lang w:val="pl-PL" w:eastAsia="pl-PL"/>
        </w:rPr>
        <w:t>.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1</w:t>
      </w:r>
      <w:r w:rsidR="00B44987" w:rsidRPr="00B44987">
        <w:rPr>
          <w:rFonts w:ascii="Arial" w:eastAsia="Times New Roman" w:hAnsi="Arial" w:cs="Arial"/>
          <w:szCs w:val="20"/>
          <w:lang w:val="pl-PL" w:eastAsia="pl-PL"/>
        </w:rPr>
        <w:t xml:space="preserve"> ustawy o szczególnych rozwiązaniach</w:t>
      </w:r>
      <w:r w:rsidRPr="00B44987">
        <w:rPr>
          <w:rFonts w:ascii="Arial" w:eastAsia="Times New Roman" w:hAnsi="Arial" w:cs="Arial"/>
          <w:szCs w:val="20"/>
          <w:lang w:val="pl-PL" w:eastAsia="pl-PL"/>
        </w:rPr>
        <w:t>.</w:t>
      </w:r>
    </w:p>
    <w:p w14:paraId="235EDCE6" w14:textId="77777777" w:rsidR="0044069E" w:rsidRPr="0044069E" w:rsidRDefault="0044069E" w:rsidP="0044069E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color w:val="FF0000"/>
          <w:szCs w:val="20"/>
          <w:lang w:val="pl-PL" w:eastAsia="pl-PL"/>
        </w:rPr>
      </w:pPr>
    </w:p>
    <w:p w14:paraId="65766A62" w14:textId="0367E0E3" w:rsidR="0044069E" w:rsidRPr="002B0871" w:rsidRDefault="0044069E" w:rsidP="00CF11DE">
      <w:pPr>
        <w:spacing w:after="0" w:line="276" w:lineRule="auto"/>
        <w:jc w:val="both"/>
        <w:rPr>
          <w:rFonts w:ascii="Arial" w:eastAsia="Times New Roman" w:hAnsi="Arial" w:cs="Arial"/>
          <w:color w:val="FF0000"/>
          <w:szCs w:val="20"/>
          <w:lang w:val="pl-PL" w:eastAsia="pl-PL"/>
        </w:rPr>
      </w:pP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</w:t>
      </w:r>
      <w:r w:rsidR="00B44987" w:rsidRPr="00B44987">
        <w:rPr>
          <w:rFonts w:ascii="Arial" w:eastAsia="Times New Roman" w:hAnsi="Arial" w:cs="Arial"/>
          <w:szCs w:val="20"/>
          <w:lang w:val="pl-PL" w:eastAsia="pl-PL"/>
        </w:rPr>
        <w:t>o szczególnych rozwiązaniach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</w:t>
      </w:r>
      <w:r w:rsidRPr="00B44987">
        <w:rPr>
          <w:rFonts w:ascii="Arial" w:eastAsia="Times New Roman" w:hAnsi="Arial" w:cs="Arial"/>
          <w:i/>
          <w:szCs w:val="20"/>
          <w:lang w:val="pl-PL" w:eastAsia="pl-PL"/>
        </w:rPr>
        <w:t>(podać mającą zastosowanie podstawę wykluczenia spośród wymienionych w art</w:t>
      </w:r>
      <w:r w:rsidR="00B44987" w:rsidRPr="00B44987">
        <w:rPr>
          <w:rFonts w:ascii="Arial" w:eastAsia="Times New Roman" w:hAnsi="Arial" w:cs="Arial"/>
          <w:i/>
          <w:szCs w:val="20"/>
          <w:lang w:val="pl-PL" w:eastAsia="pl-PL"/>
        </w:rPr>
        <w:t>. 7 ust. 1 pkt 1, 2 i 3 ustawy o szczególnych rozwiązaniach</w:t>
      </w:r>
      <w:r w:rsidRPr="00B44987">
        <w:rPr>
          <w:rFonts w:ascii="Arial" w:eastAsia="Times New Roman" w:hAnsi="Arial" w:cs="Arial"/>
          <w:i/>
          <w:szCs w:val="20"/>
          <w:lang w:val="pl-PL" w:eastAsia="pl-PL"/>
        </w:rPr>
        <w:t>).</w:t>
      </w:r>
    </w:p>
    <w:p w14:paraId="3A6CF4A8" w14:textId="77777777" w:rsidR="0044069E" w:rsidRPr="00872F80" w:rsidRDefault="0044069E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17DC2927" w14:textId="0DC225D5" w:rsidR="00455B56" w:rsidRPr="00872F80" w:rsidRDefault="00455B56" w:rsidP="00D87551">
      <w:pPr>
        <w:shd w:val="clear" w:color="auto" w:fill="66FF99"/>
        <w:spacing w:after="0" w:line="240" w:lineRule="auto"/>
        <w:jc w:val="both"/>
        <w:rPr>
          <w:rFonts w:ascii="Arial" w:eastAsia="Times New Roman" w:hAnsi="Arial" w:cs="Arial"/>
          <w:b/>
          <w:szCs w:val="20"/>
          <w:lang w:val="pl-PL" w:eastAsia="pl-PL"/>
        </w:rPr>
      </w:pPr>
      <w:r w:rsidRPr="00872F80">
        <w:rPr>
          <w:rFonts w:ascii="Arial" w:eastAsia="Times New Roman" w:hAnsi="Arial" w:cs="Arial"/>
          <w:b/>
          <w:szCs w:val="20"/>
          <w:lang w:val="pl-PL" w:eastAsia="pl-PL"/>
        </w:rPr>
        <w:t>OŚWIADCZENIE DOTYCZĄCE PODANYCH INFORMACJI:</w:t>
      </w:r>
    </w:p>
    <w:p w14:paraId="5A5476AC" w14:textId="77777777" w:rsidR="00455B56" w:rsidRPr="00872F80" w:rsidRDefault="00455B56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75EE837D" w14:textId="384E7775" w:rsidR="00455B56" w:rsidRPr="00872F80" w:rsidRDefault="00455B56" w:rsidP="00455B56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872F80">
        <w:rPr>
          <w:rFonts w:ascii="Arial" w:eastAsia="Times New Roman" w:hAnsi="Arial" w:cs="Arial"/>
          <w:szCs w:val="20"/>
          <w:lang w:val="pl-PL" w:eastAsia="pl-PL"/>
        </w:rPr>
        <w:t xml:space="preserve">Oświadczam, że wszystkie informacje podane w powyższych oświadczeniach są aktualne </w:t>
      </w:r>
      <w:r w:rsidRPr="00872F80">
        <w:rPr>
          <w:rFonts w:ascii="Arial" w:eastAsia="Times New Roman" w:hAnsi="Arial" w:cs="Arial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62340B27" w14:textId="77777777" w:rsidR="00455B56" w:rsidRPr="00872F80" w:rsidRDefault="00455B56" w:rsidP="00A5629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0E9AE763" w14:textId="499E1A80" w:rsidR="005E7641" w:rsidRPr="00872F80" w:rsidRDefault="00BF3E3F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  <w:r w:rsidRPr="00FB36BA">
        <w:rPr>
          <w:rFonts w:ascii="Arial" w:eastAsia="Times New Roman" w:hAnsi="Arial" w:cs="Arial"/>
          <w:b/>
          <w:bCs/>
          <w:lang w:val="pl-PL" w:eastAsia="pl-PL"/>
        </w:rPr>
        <w:t>* – niepotrzebne skreślić</w:t>
      </w:r>
      <w:bookmarkStart w:id="0" w:name="_GoBack"/>
      <w:bookmarkEnd w:id="0"/>
    </w:p>
    <w:p w14:paraId="7E185F40" w14:textId="77777777" w:rsidR="005E7641" w:rsidRDefault="005E7641" w:rsidP="00BF3E3F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7CA069E" w14:textId="2B855D3B" w:rsidR="002810FF" w:rsidRPr="00872F80" w:rsidRDefault="00376494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872F80">
        <w:rPr>
          <w:rFonts w:ascii="Arial" w:eastAsia="Times New Roman" w:hAnsi="Arial" w:cs="Arial"/>
          <w:b/>
          <w:bCs/>
          <w:lang w:val="pl-PL" w:eastAsia="pl-PL"/>
        </w:rPr>
        <w:t>N</w:t>
      </w:r>
      <w:r w:rsidR="008F114B" w:rsidRPr="00872F80">
        <w:rPr>
          <w:rFonts w:ascii="Arial" w:eastAsia="Times New Roman" w:hAnsi="Arial" w:cs="Arial"/>
          <w:b/>
          <w:bCs/>
          <w:lang w:val="pl-PL" w:eastAsia="pl-PL"/>
        </w:rPr>
        <w:t>iniejsze oświadczenie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 należy podpisać elektronicznym kwalifikowanym podpisem lub </w:t>
      </w:r>
      <w:r w:rsidR="004E70F5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4E70F5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sectPr w:rsidR="002810FF" w:rsidRPr="00872F80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05392" w14:textId="77777777" w:rsidR="002B0871" w:rsidRDefault="002B0871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2B0871" w:rsidRDefault="002B0871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FCCF5" w14:textId="548C882F" w:rsidR="002B0871" w:rsidRPr="00114920" w:rsidRDefault="002B0871" w:rsidP="0011492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  <w:lang w:val="pl-PL" w:eastAsia="pl-PL"/>
      </w:rPr>
    </w:pPr>
  </w:p>
  <w:p w14:paraId="0652D170" w14:textId="77777777" w:rsidR="002B0871" w:rsidRDefault="002B087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55877" w14:textId="77777777" w:rsidR="002B0871" w:rsidRDefault="002B0871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2B0871" w:rsidRDefault="002B0871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45B41" w14:textId="79C66B86" w:rsidR="002B0871" w:rsidRDefault="002B0871" w:rsidP="001149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368"/>
    <w:multiLevelType w:val="hybridMultilevel"/>
    <w:tmpl w:val="9864C126"/>
    <w:lvl w:ilvl="0" w:tplc="0D1C5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A796E"/>
    <w:multiLevelType w:val="multilevel"/>
    <w:tmpl w:val="E75EB2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402D4885"/>
    <w:multiLevelType w:val="hybridMultilevel"/>
    <w:tmpl w:val="9814C52E"/>
    <w:lvl w:ilvl="0" w:tplc="B2607D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C721A6"/>
    <w:multiLevelType w:val="hybridMultilevel"/>
    <w:tmpl w:val="89AAE2AA"/>
    <w:lvl w:ilvl="0" w:tplc="A588E35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653B36"/>
    <w:multiLevelType w:val="hybridMultilevel"/>
    <w:tmpl w:val="8E62E76C"/>
    <w:lvl w:ilvl="0" w:tplc="E1C49DE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61D3F"/>
    <w:rsid w:val="000620CC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32E64"/>
    <w:rsid w:val="00166CD1"/>
    <w:rsid w:val="00196385"/>
    <w:rsid w:val="001A1A92"/>
    <w:rsid w:val="001C3DE6"/>
    <w:rsid w:val="001C4B89"/>
    <w:rsid w:val="002030DF"/>
    <w:rsid w:val="002234EC"/>
    <w:rsid w:val="00227E93"/>
    <w:rsid w:val="00227F27"/>
    <w:rsid w:val="00257C79"/>
    <w:rsid w:val="00262601"/>
    <w:rsid w:val="00273244"/>
    <w:rsid w:val="002810FF"/>
    <w:rsid w:val="00290764"/>
    <w:rsid w:val="002B0871"/>
    <w:rsid w:val="002C28EB"/>
    <w:rsid w:val="002E0815"/>
    <w:rsid w:val="0030038F"/>
    <w:rsid w:val="00313ECA"/>
    <w:rsid w:val="003334FE"/>
    <w:rsid w:val="00351D12"/>
    <w:rsid w:val="00376494"/>
    <w:rsid w:val="003A499A"/>
    <w:rsid w:val="003C5436"/>
    <w:rsid w:val="003E4DE9"/>
    <w:rsid w:val="004000F8"/>
    <w:rsid w:val="00414A03"/>
    <w:rsid w:val="00415856"/>
    <w:rsid w:val="0044069E"/>
    <w:rsid w:val="0044424B"/>
    <w:rsid w:val="00455B56"/>
    <w:rsid w:val="004652E7"/>
    <w:rsid w:val="00467B91"/>
    <w:rsid w:val="00470CDB"/>
    <w:rsid w:val="004A2BF5"/>
    <w:rsid w:val="004C6ED5"/>
    <w:rsid w:val="004C7136"/>
    <w:rsid w:val="004E5B42"/>
    <w:rsid w:val="004E70F5"/>
    <w:rsid w:val="00504BE1"/>
    <w:rsid w:val="00505419"/>
    <w:rsid w:val="0051649C"/>
    <w:rsid w:val="00567FD6"/>
    <w:rsid w:val="005A20AA"/>
    <w:rsid w:val="005A3F3C"/>
    <w:rsid w:val="005E7641"/>
    <w:rsid w:val="0065566E"/>
    <w:rsid w:val="006679AD"/>
    <w:rsid w:val="0068516C"/>
    <w:rsid w:val="00686591"/>
    <w:rsid w:val="00693EF5"/>
    <w:rsid w:val="00696C57"/>
    <w:rsid w:val="006A786F"/>
    <w:rsid w:val="006B29C6"/>
    <w:rsid w:val="006C2647"/>
    <w:rsid w:val="006E31C0"/>
    <w:rsid w:val="006F13BF"/>
    <w:rsid w:val="007B1E5C"/>
    <w:rsid w:val="007D6B25"/>
    <w:rsid w:val="008015AC"/>
    <w:rsid w:val="00864ACB"/>
    <w:rsid w:val="00872F80"/>
    <w:rsid w:val="00892629"/>
    <w:rsid w:val="008B3113"/>
    <w:rsid w:val="008B75D9"/>
    <w:rsid w:val="008F114B"/>
    <w:rsid w:val="009229B2"/>
    <w:rsid w:val="00932E9F"/>
    <w:rsid w:val="00953C75"/>
    <w:rsid w:val="0097584B"/>
    <w:rsid w:val="009806B5"/>
    <w:rsid w:val="00A118D8"/>
    <w:rsid w:val="00A22E6D"/>
    <w:rsid w:val="00A47F53"/>
    <w:rsid w:val="00A5629E"/>
    <w:rsid w:val="00A72359"/>
    <w:rsid w:val="00A7566F"/>
    <w:rsid w:val="00AA136D"/>
    <w:rsid w:val="00AB107D"/>
    <w:rsid w:val="00AD4917"/>
    <w:rsid w:val="00AE030B"/>
    <w:rsid w:val="00AE2426"/>
    <w:rsid w:val="00AE3F0A"/>
    <w:rsid w:val="00AF579D"/>
    <w:rsid w:val="00B007B0"/>
    <w:rsid w:val="00B07A36"/>
    <w:rsid w:val="00B128E0"/>
    <w:rsid w:val="00B12DB1"/>
    <w:rsid w:val="00B2331F"/>
    <w:rsid w:val="00B357AF"/>
    <w:rsid w:val="00B44987"/>
    <w:rsid w:val="00B57F47"/>
    <w:rsid w:val="00B9762D"/>
    <w:rsid w:val="00BA4419"/>
    <w:rsid w:val="00BA7DA0"/>
    <w:rsid w:val="00BC260B"/>
    <w:rsid w:val="00BD48F6"/>
    <w:rsid w:val="00BF3E3F"/>
    <w:rsid w:val="00C57AFF"/>
    <w:rsid w:val="00C755C3"/>
    <w:rsid w:val="00C76DC0"/>
    <w:rsid w:val="00C83742"/>
    <w:rsid w:val="00CB4D82"/>
    <w:rsid w:val="00CF0653"/>
    <w:rsid w:val="00CF11DE"/>
    <w:rsid w:val="00CF4CF9"/>
    <w:rsid w:val="00D33B98"/>
    <w:rsid w:val="00D55F60"/>
    <w:rsid w:val="00D60B94"/>
    <w:rsid w:val="00D87551"/>
    <w:rsid w:val="00DA1A72"/>
    <w:rsid w:val="00DE4D3A"/>
    <w:rsid w:val="00E62097"/>
    <w:rsid w:val="00E6276C"/>
    <w:rsid w:val="00E84C9F"/>
    <w:rsid w:val="00E91A90"/>
    <w:rsid w:val="00EA140E"/>
    <w:rsid w:val="00EA38EA"/>
    <w:rsid w:val="00EC3BD0"/>
    <w:rsid w:val="00EC4CE2"/>
    <w:rsid w:val="00EF008E"/>
    <w:rsid w:val="00F070E8"/>
    <w:rsid w:val="00F07B38"/>
    <w:rsid w:val="00F44347"/>
    <w:rsid w:val="00F51922"/>
    <w:rsid w:val="00F92B55"/>
    <w:rsid w:val="00F945B4"/>
    <w:rsid w:val="00FA1816"/>
    <w:rsid w:val="00FB36BA"/>
    <w:rsid w:val="00FC17F4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7DA7B-D1F3-446B-99C5-F384F8876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1C7FF426</Template>
  <TotalTime>549</TotalTime>
  <Pages>2</Pages>
  <Words>559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Monika Gola</cp:lastModifiedBy>
  <cp:revision>120</cp:revision>
  <cp:lastPrinted>2021-02-15T11:36:00Z</cp:lastPrinted>
  <dcterms:created xsi:type="dcterms:W3CDTF">2021-02-04T12:40:00Z</dcterms:created>
  <dcterms:modified xsi:type="dcterms:W3CDTF">2023-10-30T06:36:00Z</dcterms:modified>
</cp:coreProperties>
</file>